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10BFE">
        <w:rPr>
          <w:rFonts w:cs="Arial"/>
          <w:b/>
          <w:caps/>
          <w:sz w:val="28"/>
          <w:szCs w:val="28"/>
        </w:rPr>
        <w:t>137</w:t>
      </w:r>
      <w:r w:rsidR="00425556">
        <w:rPr>
          <w:rFonts w:cs="Arial"/>
          <w:b/>
          <w:caps/>
          <w:sz w:val="28"/>
          <w:szCs w:val="28"/>
        </w:rPr>
        <w:t>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10BF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10BFE">
              <w:rPr>
                <w:rFonts w:cs="Arial"/>
                <w:sz w:val="20"/>
                <w:szCs w:val="20"/>
              </w:rPr>
              <w:t>Solicita realização de operação tapa-buracos na pista do sentido bairro/centro da Avenida Nove de Julho, ao lado da Igreja São Sebastião e da Escola Agrícola, nas proximidades do nº 101, no Centro.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586282" w:rsidRDefault="00586282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910BFE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10BFE">
        <w:rPr>
          <w:rFonts w:cs="Arial"/>
        </w:rPr>
        <w:t>a</w:t>
      </w:r>
      <w:r w:rsidR="00910BFE" w:rsidRPr="00910BFE">
        <w:rPr>
          <w:rFonts w:cs="Arial"/>
        </w:rPr>
        <w:t xml:space="preserve"> realização de operação tapa-buracos na pista do sentido bairro/centro da Avenida Nove de Julho, ao lado da Igreja São Sebastião e da Escola Agrícola, nas proximidades do nº 101, no Centro.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586282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6282" w:rsidRPr="005D429C" w:rsidRDefault="00586282" w:rsidP="00586282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586282" w:rsidRDefault="00586282" w:rsidP="0058628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EC031E" w:rsidRPr="00ED4D34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30B" w:rsidRDefault="00BA030B">
      <w:r>
        <w:separator/>
      </w:r>
    </w:p>
  </w:endnote>
  <w:endnote w:type="continuationSeparator" w:id="0">
    <w:p w:rsidR="00BA030B" w:rsidRDefault="00BA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30B" w:rsidRDefault="00BA030B">
      <w:r>
        <w:separator/>
      </w:r>
    </w:p>
  </w:footnote>
  <w:footnote w:type="continuationSeparator" w:id="0">
    <w:p w:rsidR="00BA030B" w:rsidRDefault="00BA0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2555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D0233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25556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282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10BFE"/>
    <w:rsid w:val="00922964"/>
    <w:rsid w:val="00932A3E"/>
    <w:rsid w:val="009579A2"/>
    <w:rsid w:val="009768E6"/>
    <w:rsid w:val="009A2ABD"/>
    <w:rsid w:val="009B207E"/>
    <w:rsid w:val="009B32F8"/>
    <w:rsid w:val="009D0233"/>
    <w:rsid w:val="009D0F6E"/>
    <w:rsid w:val="009D50D4"/>
    <w:rsid w:val="009D512F"/>
    <w:rsid w:val="009E1F05"/>
    <w:rsid w:val="009E6B3F"/>
    <w:rsid w:val="00A21A8C"/>
    <w:rsid w:val="00A349F1"/>
    <w:rsid w:val="00A46B01"/>
    <w:rsid w:val="00A777BE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030B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57562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56120-796D-41D2-B459-3B8AA5D0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2021-05-17T18:03:00Z</cp:lastPrinted>
  <dcterms:created xsi:type="dcterms:W3CDTF">2021-05-17T18:04:00Z</dcterms:created>
  <dcterms:modified xsi:type="dcterms:W3CDTF">2021-05-17T18:05:00Z</dcterms:modified>
</cp:coreProperties>
</file>